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7EA0D5C0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367AB">
        <w:rPr>
          <w:rFonts w:cs="Arial"/>
        </w:rPr>
        <w:t>4301-0010/2022</w:t>
      </w:r>
    </w:p>
    <w:p w14:paraId="2196302B" w14:textId="5C450F02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F154F3">
        <w:rPr>
          <w:rFonts w:cs="Arial"/>
        </w:rPr>
        <w:t xml:space="preserve"> 2022-247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67AB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54F3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2AF84C-F4CE-4D22-BA54-A142C071F6CF}"/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4FCF5-F62F-49A7-BD1C-85969FC7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129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2016-06-20T06:28:00Z</cp:lastPrinted>
  <dcterms:created xsi:type="dcterms:W3CDTF">2022-07-04T13:02:00Z</dcterms:created>
  <dcterms:modified xsi:type="dcterms:W3CDTF">2022-07-13T10:24:00Z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